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73"/>
        <w:gridCol w:w="2963"/>
        <w:gridCol w:w="255"/>
        <w:gridCol w:w="813"/>
        <w:gridCol w:w="638"/>
        <w:gridCol w:w="1481"/>
        <w:gridCol w:w="1023"/>
        <w:gridCol w:w="721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056AB3"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3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056AB3">
        <w:tc>
          <w:tcPr>
            <w:tcW w:w="2073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2963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2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5DC6DD86" w:rsidR="00661B97" w:rsidRPr="0055798F" w:rsidRDefault="00B3105E" w:rsidP="00056AB3">
            <w:pPr>
              <w:keepNext/>
              <w:jc w:val="both"/>
              <w:rPr>
                <w:rFonts w:ascii="Arial" w:hAnsi="Arial" w:cs="Arial"/>
                <w:color w:val="0000FF"/>
                <w:sz w:val="20"/>
                <w:szCs w:val="20"/>
              </w:rPr>
            </w:pPr>
            <w:r w:rsidRPr="0055798F">
              <w:rPr>
                <w:rFonts w:ascii="Arial" w:hAnsi="Arial" w:cs="Arial"/>
                <w:color w:val="0000FF"/>
                <w:sz w:val="20"/>
                <w:szCs w:val="20"/>
              </w:rPr>
              <w:t>10/4.2-202</w:t>
            </w:r>
            <w:r w:rsidR="00056AB3" w:rsidRPr="0055798F">
              <w:rPr>
                <w:rFonts w:ascii="Arial" w:hAnsi="Arial" w:cs="Arial"/>
                <w:color w:val="0000FF"/>
                <w:sz w:val="20"/>
                <w:szCs w:val="20"/>
              </w:rPr>
              <w:t>6-</w:t>
            </w:r>
            <w:r w:rsidR="00A245E8" w:rsidRPr="0055798F">
              <w:rPr>
                <w:rFonts w:ascii="Arial" w:hAnsi="Arial" w:cs="Arial"/>
                <w:color w:val="0000FF"/>
                <w:sz w:val="20"/>
                <w:szCs w:val="20"/>
              </w:rPr>
              <w:t>0144</w:t>
            </w:r>
          </w:p>
        </w:tc>
      </w:tr>
      <w:tr w:rsidR="00661B97" w:rsidRPr="002D2915" w14:paraId="12B5C8BD" w14:textId="77777777" w:rsidTr="00056AB3">
        <w:tc>
          <w:tcPr>
            <w:tcW w:w="5036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31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056AB3">
        <w:tc>
          <w:tcPr>
            <w:tcW w:w="5036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31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65B5E20C" w14:textId="77777777" w:rsidTr="00056AB3">
        <w:trPr>
          <w:trHeight w:val="284"/>
        </w:trPr>
        <w:tc>
          <w:tcPr>
            <w:tcW w:w="5036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31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056AB3">
        <w:tc>
          <w:tcPr>
            <w:tcW w:w="5036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31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056AB3"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192A68CA" w:rsidR="00661B97" w:rsidRPr="002D2915" w:rsidRDefault="00661B97" w:rsidP="00056AB3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3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bookmarkStart w:id="0" w:name="_GoBack"/>
            <w:bookmarkEnd w:id="0"/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1B4B7AB" w:rsidR="00661B97" w:rsidRPr="002D2915" w:rsidRDefault="00A245E8" w:rsidP="00A245E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color w:val="0000FF"/>
              </w:rPr>
              <w:t xml:space="preserve">Umgestaltung der </w:t>
            </w:r>
            <w:proofErr w:type="spellStart"/>
            <w:r>
              <w:rPr>
                <w:color w:val="0000FF"/>
              </w:rPr>
              <w:t>Hiberniastraße</w:t>
            </w:r>
            <w:proofErr w:type="spellEnd"/>
            <w:r>
              <w:rPr>
                <w:color w:val="0000FF"/>
              </w:rPr>
              <w:t xml:space="preserve"> zwischen </w:t>
            </w:r>
            <w:proofErr w:type="spellStart"/>
            <w:r>
              <w:rPr>
                <w:color w:val="0000FF"/>
              </w:rPr>
              <w:t>Rotthauser</w:t>
            </w:r>
            <w:proofErr w:type="spellEnd"/>
            <w:r>
              <w:rPr>
                <w:color w:val="0000FF"/>
              </w:rPr>
              <w:t xml:space="preserve"> Straße und </w:t>
            </w:r>
            <w:proofErr w:type="spellStart"/>
            <w:r>
              <w:rPr>
                <w:color w:val="0000FF"/>
              </w:rPr>
              <w:t>Wildenbruchstraße</w:t>
            </w:r>
            <w:proofErr w:type="spellEnd"/>
          </w:p>
        </w:tc>
      </w:tr>
      <w:tr w:rsidR="00BA5F8C" w:rsidRPr="002D2915" w14:paraId="0A4263AF" w14:textId="77777777" w:rsidTr="00056AB3">
        <w:tc>
          <w:tcPr>
            <w:tcW w:w="5036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31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056AB3"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3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15F522E" w14:textId="77777777" w:rsidR="00A245E8" w:rsidRDefault="00A245E8" w:rsidP="00A245E8">
            <w:pPr>
              <w:rPr>
                <w:color w:val="0000FF"/>
                <w:sz w:val="20"/>
              </w:rPr>
            </w:pPr>
            <w:proofErr w:type="spellStart"/>
            <w:r>
              <w:rPr>
                <w:color w:val="0000FF"/>
              </w:rPr>
              <w:t>Fachlos</w:t>
            </w:r>
            <w:proofErr w:type="spellEnd"/>
            <w:r>
              <w:rPr>
                <w:color w:val="0000FF"/>
              </w:rPr>
              <w:t xml:space="preserve"> 1 – Straßenbauarbeiten</w:t>
            </w:r>
          </w:p>
          <w:p w14:paraId="6D60DAEF" w14:textId="20E08927" w:rsidR="00661B97" w:rsidRPr="002D2915" w:rsidRDefault="00A245E8" w:rsidP="00A245E8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color w:val="0000FF"/>
              </w:rPr>
              <w:t>Fachlos</w:t>
            </w:r>
            <w:proofErr w:type="spellEnd"/>
            <w:r>
              <w:rPr>
                <w:color w:val="0000FF"/>
              </w:rPr>
              <w:t xml:space="preserve"> 2 – Verkehrstechnik (Lichtsignalanlagen)</w:t>
            </w:r>
          </w:p>
        </w:tc>
      </w:tr>
      <w:tr w:rsidR="00661B97" w:rsidRPr="002D2915" w14:paraId="7B631441" w14:textId="77777777" w:rsidTr="00056AB3">
        <w:tc>
          <w:tcPr>
            <w:tcW w:w="5036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31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056AB3">
        <w:tc>
          <w:tcPr>
            <w:tcW w:w="5291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55798F">
              <w:rPr>
                <w:rFonts w:ascii="Arial" w:hAnsi="Arial" w:cs="Arial"/>
                <w:sz w:val="20"/>
                <w:szCs w:val="20"/>
              </w:rPr>
            </w:r>
            <w:r w:rsidR="0055798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1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1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55798F">
              <w:rPr>
                <w:rFonts w:ascii="Arial" w:hAnsi="Arial" w:cs="Arial"/>
                <w:sz w:val="20"/>
                <w:szCs w:val="20"/>
              </w:rPr>
            </w:r>
            <w:r w:rsidR="0055798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55798F">
              <w:rPr>
                <w:rFonts w:ascii="Arial" w:hAnsi="Arial" w:cs="Arial"/>
                <w:sz w:val="20"/>
                <w:szCs w:val="20"/>
              </w:rPr>
            </w:r>
            <w:r w:rsidR="0055798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55798F">
              <w:rPr>
                <w:rFonts w:ascii="Arial" w:hAnsi="Arial" w:cs="Arial"/>
                <w:sz w:val="20"/>
                <w:szCs w:val="20"/>
              </w:rPr>
            </w:r>
            <w:r w:rsidR="0055798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55798F">
              <w:rPr>
                <w:rFonts w:ascii="Arial" w:hAnsi="Arial" w:cs="Arial"/>
                <w:sz w:val="20"/>
                <w:szCs w:val="20"/>
              </w:rPr>
            </w:r>
            <w:r w:rsidR="0055798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676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056AB3">
        <w:trPr>
          <w:trHeight w:val="459"/>
        </w:trPr>
        <w:tc>
          <w:tcPr>
            <w:tcW w:w="6104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63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056AB3">
        <w:trPr>
          <w:trHeight w:val="459"/>
        </w:trPr>
        <w:tc>
          <w:tcPr>
            <w:tcW w:w="6104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63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056AB3">
        <w:trPr>
          <w:trHeight w:val="459"/>
        </w:trPr>
        <w:tc>
          <w:tcPr>
            <w:tcW w:w="6104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63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5E046A59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056AB3">
              <w:t xml:space="preserve">auf Anforderung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2" w:name="OLE_LINK1"/>
            <w:bookmarkStart w:id="3" w:name="OLE_LINK2"/>
          </w:p>
          <w:p w14:paraId="0EB6489E" w14:textId="744C5C1D" w:rsidR="00721C19" w:rsidRPr="006F2BB6" w:rsidRDefault="00661B97" w:rsidP="00670E52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</w:t>
            </w:r>
            <w:bookmarkEnd w:id="2"/>
            <w:bookmarkEnd w:id="3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601B094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056AB3">
              <w:t xml:space="preserve">auf Anforderung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Kontrollkästchen31"/>
            <w:r>
              <w:instrText xml:space="preserve"> FORMCHECKBOX </w:instrText>
            </w:r>
            <w:r w:rsidR="0055798F">
              <w:fldChar w:fldCharType="separate"/>
            </w:r>
            <w:r>
              <w:fldChar w:fldCharType="end"/>
            </w:r>
            <w:bookmarkEnd w:id="4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Kontrollkästchen32"/>
            <w:r>
              <w:instrText xml:space="preserve"> FORMCHECKBOX </w:instrText>
            </w:r>
            <w:r w:rsidR="0055798F">
              <w:fldChar w:fldCharType="separate"/>
            </w:r>
            <w:r>
              <w:fldChar w:fldCharType="end"/>
            </w:r>
            <w:bookmarkEnd w:id="5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55798F"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55798F"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6E7D628C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</w:t>
            </w:r>
            <w:r w:rsidR="00056AB3">
              <w:t xml:space="preserve">auf Anforderung </w:t>
            </w:r>
            <w:r w:rsidRPr="00761E31">
              <w:t>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056AB3">
        <w:trPr>
          <w:trHeight w:hRule="exact" w:val="170"/>
        </w:trPr>
        <w:tc>
          <w:tcPr>
            <w:tcW w:w="5036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87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3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Kontrollkästchen33"/>
            <w:r w:rsidRPr="00DC3A73">
              <w:instrText xml:space="preserve"> FORMCHECKBOX </w:instrText>
            </w:r>
            <w:r w:rsidR="0055798F">
              <w:fldChar w:fldCharType="separate"/>
            </w:r>
            <w:r w:rsidRPr="00DC3A73">
              <w:fldChar w:fldCharType="end"/>
            </w:r>
            <w:bookmarkEnd w:id="6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Kontrollkästchen34"/>
            <w:r>
              <w:instrText xml:space="preserve"> FORMCHECKBOX </w:instrText>
            </w:r>
            <w:r w:rsidR="0055798F">
              <w:fldChar w:fldCharType="separate"/>
            </w:r>
            <w:r>
              <w:fldChar w:fldCharType="end"/>
            </w:r>
            <w:bookmarkEnd w:id="7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37AC8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="0055798F">
              <w:rPr>
                <w:rFonts w:cs="Arial"/>
              </w:rPr>
            </w:r>
            <w:r w:rsidR="0055798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>für mein/unser Unternehmen keine Ausschlussgründe gemäß §</w:t>
            </w:r>
            <w:r w:rsidR="00711E66">
              <w:t> </w:t>
            </w:r>
            <w:r w:rsidR="00DA0D48" w:rsidRPr="00921DB0">
              <w:t>6e</w:t>
            </w:r>
            <w:r w:rsidR="00711E66">
              <w:t> </w:t>
            </w:r>
            <w:r w:rsidR="00DA0D48" w:rsidRPr="00921DB0">
              <w:t>EU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55798F"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3674EADA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55798F">
              <w:fldChar w:fldCharType="separate"/>
            </w:r>
            <w:r>
              <w:fldChar w:fldCharType="end"/>
            </w:r>
            <w:r>
              <w:tab/>
              <w:t>für mein/unser Unternehmen ein Ausschlussgrund gemäß §</w:t>
            </w:r>
            <w:r w:rsidR="00711E66">
              <w:t> </w:t>
            </w:r>
            <w:r>
              <w:t>6e</w:t>
            </w:r>
            <w:r w:rsidR="00711E66">
              <w:t> </w:t>
            </w:r>
            <w:r>
              <w:t>EU Absatz</w:t>
            </w:r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55798F"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2E31C73D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</w:t>
            </w:r>
            <w:r w:rsidR="00670E52">
              <w:t xml:space="preserve">auf Anforderung </w:t>
            </w:r>
            <w:r w:rsidRPr="00761E31">
              <w:t>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056AB3">
        <w:tc>
          <w:tcPr>
            <w:tcW w:w="5036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31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5EA44FC6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</w:t>
            </w:r>
            <w:r w:rsidR="00670E52">
              <w:t xml:space="preserve">auf Anforderung </w:t>
            </w:r>
            <w:r w:rsidRPr="00761E31">
              <w:t>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060D79DC" w:rsidR="003525CA" w:rsidRPr="00761E31" w:rsidRDefault="003525CA" w:rsidP="00670E52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 xml:space="preserve">auf </w:t>
            </w:r>
            <w:r w:rsidR="00670E52">
              <w:t>Anforderung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0B106798" w:rsidR="00583DF9" w:rsidRPr="00761E31" w:rsidRDefault="00670E52" w:rsidP="00670E52">
            <w:pPr>
              <w:pStyle w:val="FormatvorlageArial10PtBlockVor6PtNach6Pt"/>
              <w:jc w:val="left"/>
            </w:pPr>
            <w:r>
              <w:t>(</w:t>
            </w:r>
            <w:r w:rsidR="00583DF9">
              <w:t xml:space="preserve">Ort, Datum, </w:t>
            </w:r>
            <w:r w:rsidR="00536F96" w:rsidRPr="00536F96">
              <w:t>Name des Erklärenden in Textform</w:t>
            </w:r>
            <w:r>
              <w:t>)</w:t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498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9498"/>
    </w:tblGrid>
    <w:tr w:rsidR="00056AB3" w:rsidRPr="00E90B63" w14:paraId="5157DD34" w14:textId="77777777" w:rsidTr="00056AB3">
      <w:trPr>
        <w:cantSplit/>
        <w:trHeight w:hRule="exact" w:val="397"/>
      </w:trPr>
      <w:tc>
        <w:tcPr>
          <w:tcW w:w="9498" w:type="dxa"/>
          <w:vAlign w:val="center"/>
        </w:tcPr>
        <w:p w14:paraId="2FCFC8D2" w14:textId="58DD9381" w:rsidR="00056AB3" w:rsidRPr="00E90B63" w:rsidRDefault="00056AB3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55798F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55798F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F1C91E" w14:textId="18F8944F" w:rsidR="00B12F37" w:rsidRPr="00056AB3" w:rsidRDefault="00056AB3" w:rsidP="00570B19">
    <w:pPr>
      <w:pStyle w:val="Kopfzeile"/>
      <w:jc w:val="right"/>
      <w:rPr>
        <w:rFonts w:ascii="Arial" w:hAnsi="Arial" w:cs="Arial"/>
        <w:b/>
        <w:sz w:val="22"/>
        <w:szCs w:val="22"/>
      </w:rPr>
    </w:pPr>
    <w:r>
      <w:rPr>
        <w:rFonts w:ascii="Arial" w:hAnsi="Arial" w:cs="Arial"/>
        <w:b/>
        <w:sz w:val="22"/>
        <w:szCs w:val="22"/>
      </w:rPr>
      <w:t xml:space="preserve">Bauleistungen - </w:t>
    </w:r>
    <w:r w:rsidR="00B12F37" w:rsidRPr="00056AB3">
      <w:rPr>
        <w:rFonts w:ascii="Arial" w:hAnsi="Arial" w:cs="Arial"/>
        <w:b/>
        <w:sz w:val="22"/>
        <w:szCs w:val="22"/>
      </w:rPr>
      <w:t>E</w:t>
    </w:r>
    <w:r w:rsidRPr="00056AB3">
      <w:rPr>
        <w:rFonts w:ascii="Arial" w:hAnsi="Arial" w:cs="Arial"/>
        <w:b/>
        <w:sz w:val="22"/>
        <w:szCs w:val="22"/>
      </w:rPr>
      <w:t>igenerklärung zur Eignung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8"/>
  </w:num>
  <w:num w:numId="4">
    <w:abstractNumId w:val="4"/>
  </w:num>
  <w:num w:numId="5">
    <w:abstractNumId w:val="2"/>
  </w:num>
  <w:num w:numId="6">
    <w:abstractNumId w:val="12"/>
  </w:num>
  <w:num w:numId="7">
    <w:abstractNumId w:val="3"/>
  </w:num>
  <w:num w:numId="8">
    <w:abstractNumId w:val="0"/>
  </w:num>
  <w:num w:numId="9">
    <w:abstractNumId w:val="10"/>
  </w:num>
  <w:num w:numId="10">
    <w:abstractNumId w:val="11"/>
  </w:num>
  <w:num w:numId="11">
    <w:abstractNumId w:val="5"/>
  </w:num>
  <w:num w:numId="12">
    <w:abstractNumId w:val="9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6AB3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36F96"/>
    <w:rsid w:val="005519D9"/>
    <w:rsid w:val="005524F2"/>
    <w:rsid w:val="005533C2"/>
    <w:rsid w:val="0055798F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70E52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45E8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01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E20C3E-32CA-4CAD-9A5E-EF33B2089C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E68A8464.dotm</Template>
  <TotalTime>0</TotalTime>
  <Pages>3</Pages>
  <Words>635</Words>
  <Characters>5166</Characters>
  <Application>Microsoft Office Word</Application>
  <DocSecurity>0</DocSecurity>
  <Lines>43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5790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Eigenerklärung zur Eignung</dc:title>
  <dc:subject>Eigenerklärung zur Eignung</dc:subject>
  <dc:creator>BMVBS</dc:creator>
  <cp:lastModifiedBy>Racherbaeumer Manuela</cp:lastModifiedBy>
  <cp:revision>4</cp:revision>
  <cp:lastPrinted>2012-07-02T09:24:00Z</cp:lastPrinted>
  <dcterms:created xsi:type="dcterms:W3CDTF">2026-03-02T09:40:00Z</dcterms:created>
  <dcterms:modified xsi:type="dcterms:W3CDTF">2026-04-16T10:05:00Z</dcterms:modified>
</cp:coreProperties>
</file>